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 xml:space="preserve"> 9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</w:t>
      </w:r>
      <w:r>
        <w:rPr>
          <w:rFonts w:ascii="Times New Roman" w:hAnsi="Times New Roman"/>
          <w:sz w:val="20"/>
          <w:szCs w:val="20"/>
        </w:rPr>
        <w:t>39</w:t>
      </w:r>
      <w:r w:rsidRPr="003F1588">
        <w:rPr>
          <w:rFonts w:ascii="Times New Roman" w:hAnsi="Times New Roman"/>
          <w:sz w:val="20"/>
          <w:szCs w:val="20"/>
        </w:rPr>
        <w:t xml:space="preserve">  сессии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№ </w:t>
      </w:r>
      <w:r>
        <w:rPr>
          <w:rFonts w:ascii="Times New Roman" w:hAnsi="Times New Roman"/>
          <w:sz w:val="20"/>
          <w:szCs w:val="20"/>
        </w:rPr>
        <w:t>102</w:t>
      </w:r>
      <w:r w:rsidRPr="003F1588">
        <w:rPr>
          <w:rFonts w:ascii="Times New Roman" w:hAnsi="Times New Roman"/>
          <w:sz w:val="20"/>
          <w:szCs w:val="20"/>
        </w:rPr>
        <w:t xml:space="preserve"> от</w:t>
      </w:r>
      <w:r>
        <w:rPr>
          <w:rFonts w:ascii="Times New Roman" w:hAnsi="Times New Roman"/>
          <w:sz w:val="20"/>
          <w:szCs w:val="20"/>
        </w:rPr>
        <w:t xml:space="preserve"> 27</w:t>
      </w:r>
      <w:r w:rsidRPr="003F1588">
        <w:rPr>
          <w:rFonts w:ascii="Times New Roman" w:hAnsi="Times New Roman"/>
          <w:sz w:val="20"/>
          <w:szCs w:val="20"/>
        </w:rPr>
        <w:t>.12.201</w:t>
      </w:r>
      <w:r>
        <w:rPr>
          <w:rFonts w:ascii="Times New Roman" w:hAnsi="Times New Roman"/>
          <w:sz w:val="20"/>
          <w:szCs w:val="20"/>
        </w:rPr>
        <w:t>7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Октябрьского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Октябрьского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201</w:t>
      </w:r>
      <w:r>
        <w:rPr>
          <w:rFonts w:ascii="Times New Roman" w:hAnsi="Times New Roman"/>
          <w:sz w:val="20"/>
          <w:szCs w:val="20"/>
        </w:rPr>
        <w:t>8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1F1248" w:rsidRPr="003F1588" w:rsidRDefault="001F1248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201</w:t>
      </w:r>
      <w:r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  и 20</w:t>
      </w:r>
      <w:r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1F1248" w:rsidRPr="003F1588" w:rsidRDefault="001F1248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ОКТЯБРЬСКОГО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1F1248" w:rsidRPr="003F1588" w:rsidRDefault="001F1248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1F1248" w:rsidRPr="00160161" w:rsidRDefault="001F1248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F1248" w:rsidRDefault="001F1248" w:rsidP="0059733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1F1248" w:rsidRPr="003F1588" w:rsidRDefault="001F1248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1F1248" w:rsidRPr="003F1588" w:rsidRDefault="001F1248" w:rsidP="000A54E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1F1248" w:rsidRPr="003F1588" w:rsidRDefault="001F1248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1F1248" w:rsidRDefault="001F1248" w:rsidP="000A54E0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ых межбюджетных трансфертов из б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юджета поселения</w:t>
      </w:r>
    </w:p>
    <w:p w:rsidR="001F1248" w:rsidRDefault="001F1248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1F1248" w:rsidRPr="00901B69" w:rsidRDefault="001F1248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3.1.1.Принятие соответствующего решения Совета депутатов Октябрьского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1F1248" w:rsidRDefault="001F1248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1F1248" w:rsidRDefault="001F1248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3.2.Объем средств и целевое назначение иных межбюджетных трансфертов утверждаются решением сессии Совета депутатов Октябрьского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1F1248" w:rsidRPr="003F1588" w:rsidRDefault="001F1248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1F1248" w:rsidRDefault="001F1248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1F1248" w:rsidRDefault="001F1248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1F1248" w:rsidRPr="003F1588" w:rsidRDefault="001F1248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1F1248" w:rsidRPr="003F1588" w:rsidRDefault="001F1248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:rsidR="001F1248" w:rsidRPr="00160161" w:rsidRDefault="001F1248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1F1248" w:rsidRPr="00160161" w:rsidRDefault="001F1248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F1248" w:rsidRDefault="001F1248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Октябрьского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1F1248" w:rsidRPr="00160161" w:rsidRDefault="001F1248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  бюджета поселения</w:t>
      </w:r>
      <w:r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1F1248" w:rsidRDefault="001F1248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F1248" w:rsidRDefault="001F1248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F1248" w:rsidRPr="005D3373" w:rsidRDefault="001F1248" w:rsidP="00BE34FE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A7D1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К ПОРЯДОКУ </w:t>
      </w:r>
      <w:r w:rsidRPr="005D3373">
        <w:rPr>
          <w:rFonts w:ascii="Times New Roman" w:hAnsi="Times New Roman"/>
          <w:sz w:val="20"/>
          <w:szCs w:val="20"/>
        </w:rPr>
        <w:t>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ИЗ БЮДЖЕТА ОКТЯБРЬСКОГО</w:t>
      </w:r>
      <w:r w:rsidRPr="005D3373">
        <w:rPr>
          <w:rFonts w:ascii="Times New Roman" w:hAnsi="Times New Roman"/>
          <w:sz w:val="20"/>
          <w:szCs w:val="20"/>
        </w:rPr>
        <w:t xml:space="preserve"> СЕЛЬСОВЕТА КРАСНОЗЕРСКОГОРАЙОНА НОВОСИБИРСКОЙ ОБЛАСТИ</w:t>
      </w:r>
    </w:p>
    <w:p w:rsidR="001F1248" w:rsidRDefault="001F1248" w:rsidP="00BE34FE">
      <w:pPr>
        <w:autoSpaceDE w:val="0"/>
        <w:autoSpaceDN w:val="0"/>
        <w:adjustRightInd w:val="0"/>
        <w:spacing w:after="0" w:line="240" w:lineRule="auto"/>
      </w:pPr>
    </w:p>
    <w:p w:rsidR="001F1248" w:rsidRDefault="001F1248" w:rsidP="00BE34FE">
      <w:pPr>
        <w:autoSpaceDE w:val="0"/>
        <w:autoSpaceDN w:val="0"/>
        <w:adjustRightInd w:val="0"/>
        <w:ind w:firstLine="540"/>
      </w:pPr>
    </w:p>
    <w:p w:rsidR="001F1248" w:rsidRPr="009A7D16" w:rsidRDefault="001F1248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1F1248" w:rsidRDefault="001F1248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1F1248" w:rsidRPr="009A7D16" w:rsidRDefault="001F1248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1F1248" w:rsidRPr="009A7D16" w:rsidRDefault="001F1248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1F1248" w:rsidRDefault="001F1248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1F1248" w:rsidRPr="005A47AD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1F1248" w:rsidRPr="005A47AD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248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248" w:rsidRPr="00B4112B" w:rsidRDefault="001F1248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F1248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48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48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48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248" w:rsidRDefault="001F1248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248" w:rsidRDefault="001F1248" w:rsidP="00597336">
      <w:pPr>
        <w:autoSpaceDE w:val="0"/>
        <w:autoSpaceDN w:val="0"/>
        <w:adjustRightInd w:val="0"/>
        <w:ind w:firstLine="540"/>
        <w:jc w:val="both"/>
      </w:pPr>
    </w:p>
    <w:p w:rsidR="001F1248" w:rsidRDefault="001F1248" w:rsidP="00597336">
      <w:pPr>
        <w:autoSpaceDE w:val="0"/>
        <w:autoSpaceDN w:val="0"/>
        <w:adjustRightInd w:val="0"/>
        <w:ind w:firstLine="540"/>
        <w:jc w:val="both"/>
      </w:pPr>
    </w:p>
    <w:p w:rsidR="001F1248" w:rsidRPr="00402CCD" w:rsidRDefault="001F1248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1F1248" w:rsidRDefault="001F1248" w:rsidP="00597336">
      <w:pPr>
        <w:pStyle w:val="ConsPlusNonformat"/>
        <w:widowControl/>
      </w:pPr>
      <w:r>
        <w:t xml:space="preserve">                          подпись</w:t>
      </w:r>
    </w:p>
    <w:p w:rsidR="001F1248" w:rsidRDefault="001F1248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1F1248" w:rsidRDefault="001F1248" w:rsidP="00597336">
      <w:pPr>
        <w:pStyle w:val="ConsPlusNonformat"/>
        <w:widowControl/>
      </w:pPr>
      <w:r>
        <w:t xml:space="preserve">                          подпись</w:t>
      </w:r>
    </w:p>
    <w:p w:rsidR="001F1248" w:rsidRDefault="001F1248" w:rsidP="00597336">
      <w:pPr>
        <w:pStyle w:val="ConsPlusNonformat"/>
        <w:widowControl/>
      </w:pPr>
      <w:r>
        <w:t xml:space="preserve">    Телефон</w:t>
      </w:r>
    </w:p>
    <w:p w:rsidR="001F1248" w:rsidRDefault="001F1248" w:rsidP="00597336">
      <w:pPr>
        <w:autoSpaceDE w:val="0"/>
        <w:autoSpaceDN w:val="0"/>
        <w:adjustRightInd w:val="0"/>
        <w:ind w:firstLine="540"/>
        <w:jc w:val="both"/>
      </w:pPr>
    </w:p>
    <w:p w:rsidR="001F1248" w:rsidRPr="003F1588" w:rsidRDefault="001F1248" w:rsidP="003F1588"/>
    <w:sectPr w:rsidR="001F1248" w:rsidRPr="003F1588" w:rsidSect="000A54E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248" w:rsidRDefault="001F1248" w:rsidP="003F1588">
      <w:pPr>
        <w:spacing w:after="0" w:line="240" w:lineRule="auto"/>
      </w:pPr>
      <w:r>
        <w:separator/>
      </w:r>
    </w:p>
  </w:endnote>
  <w:endnote w:type="continuationSeparator" w:id="0">
    <w:p w:rsidR="001F1248" w:rsidRDefault="001F1248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248" w:rsidRDefault="001F1248" w:rsidP="003F1588">
      <w:pPr>
        <w:spacing w:after="0" w:line="240" w:lineRule="auto"/>
      </w:pPr>
      <w:r>
        <w:separator/>
      </w:r>
    </w:p>
  </w:footnote>
  <w:footnote w:type="continuationSeparator" w:id="0">
    <w:p w:rsidR="001F1248" w:rsidRDefault="001F1248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588"/>
    <w:rsid w:val="000024D3"/>
    <w:rsid w:val="00013F20"/>
    <w:rsid w:val="00032D72"/>
    <w:rsid w:val="0005112D"/>
    <w:rsid w:val="00062827"/>
    <w:rsid w:val="00064ACD"/>
    <w:rsid w:val="000A54E0"/>
    <w:rsid w:val="000C2CE1"/>
    <w:rsid w:val="00160161"/>
    <w:rsid w:val="00174CF6"/>
    <w:rsid w:val="001B7226"/>
    <w:rsid w:val="001F1248"/>
    <w:rsid w:val="00274F2C"/>
    <w:rsid w:val="002A6C0D"/>
    <w:rsid w:val="0036742A"/>
    <w:rsid w:val="00374FF9"/>
    <w:rsid w:val="00383563"/>
    <w:rsid w:val="003F1588"/>
    <w:rsid w:val="00402CCD"/>
    <w:rsid w:val="00557C24"/>
    <w:rsid w:val="00563706"/>
    <w:rsid w:val="00597336"/>
    <w:rsid w:val="005A47AD"/>
    <w:rsid w:val="005C6517"/>
    <w:rsid w:val="005D3373"/>
    <w:rsid w:val="0060496B"/>
    <w:rsid w:val="007216C1"/>
    <w:rsid w:val="007309C2"/>
    <w:rsid w:val="00785A08"/>
    <w:rsid w:val="007C5C4F"/>
    <w:rsid w:val="008068B2"/>
    <w:rsid w:val="0083221D"/>
    <w:rsid w:val="008A49C1"/>
    <w:rsid w:val="008B5DBE"/>
    <w:rsid w:val="008F7949"/>
    <w:rsid w:val="00901B69"/>
    <w:rsid w:val="00925537"/>
    <w:rsid w:val="00933C83"/>
    <w:rsid w:val="00934C4B"/>
    <w:rsid w:val="00963CE7"/>
    <w:rsid w:val="00975932"/>
    <w:rsid w:val="009A7D16"/>
    <w:rsid w:val="009D1392"/>
    <w:rsid w:val="009E6DC7"/>
    <w:rsid w:val="009F35BD"/>
    <w:rsid w:val="00A07F6A"/>
    <w:rsid w:val="00A23C2F"/>
    <w:rsid w:val="00A32484"/>
    <w:rsid w:val="00A543A1"/>
    <w:rsid w:val="00A57F56"/>
    <w:rsid w:val="00B12767"/>
    <w:rsid w:val="00B4112B"/>
    <w:rsid w:val="00BE34FE"/>
    <w:rsid w:val="00C52363"/>
    <w:rsid w:val="00C97630"/>
    <w:rsid w:val="00CF466C"/>
    <w:rsid w:val="00D63106"/>
    <w:rsid w:val="00D9256E"/>
    <w:rsid w:val="00D96C47"/>
    <w:rsid w:val="00DE28E9"/>
    <w:rsid w:val="00DF2A01"/>
    <w:rsid w:val="00E07BF5"/>
    <w:rsid w:val="00F338F4"/>
    <w:rsid w:val="00F904B5"/>
    <w:rsid w:val="00FA6A85"/>
    <w:rsid w:val="00FC0156"/>
    <w:rsid w:val="00FE05E9"/>
    <w:rsid w:val="00FE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F1588"/>
    <w:rPr>
      <w:rFonts w:cs="Times New Roman"/>
    </w:rPr>
  </w:style>
  <w:style w:type="paragraph" w:styleId="NormalWeb">
    <w:name w:val="Normal (Web)"/>
    <w:basedOn w:val="Normal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F158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5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95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5646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6468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185895646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56470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858956469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9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979</Words>
  <Characters>5585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14</cp:revision>
  <cp:lastPrinted>2017-12-26T02:53:00Z</cp:lastPrinted>
  <dcterms:created xsi:type="dcterms:W3CDTF">2015-12-03T05:19:00Z</dcterms:created>
  <dcterms:modified xsi:type="dcterms:W3CDTF">2017-12-26T06:23:00Z</dcterms:modified>
</cp:coreProperties>
</file>